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712" w:rsidRDefault="00DC6712" w:rsidP="00DC6712">
      <w:pPr>
        <w:pStyle w:val="NoSpacing"/>
      </w:pPr>
      <w:r>
        <w:rPr>
          <w:u w:val="single"/>
        </w:rPr>
        <w:t>Roger BARBOUR</w:t>
      </w:r>
      <w:r>
        <w:t xml:space="preserve">      </w:t>
      </w:r>
      <w:r w:rsidRPr="007E04EA">
        <w:t>(fl.1415)</w:t>
      </w:r>
    </w:p>
    <w:p w:rsidR="00DC6712" w:rsidRPr="007E04EA" w:rsidRDefault="00DC6712" w:rsidP="00DC6712">
      <w:pPr>
        <w:pStyle w:val="NoSpacing"/>
      </w:pPr>
    </w:p>
    <w:p w:rsidR="00DC6712" w:rsidRPr="007E04EA" w:rsidRDefault="00DC6712" w:rsidP="00DC6712">
      <w:pPr>
        <w:pStyle w:val="NoSpacing"/>
      </w:pPr>
    </w:p>
    <w:p w:rsidR="00DC6712" w:rsidRPr="007E04EA" w:rsidRDefault="00DC6712" w:rsidP="00DC6712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. </w:t>
      </w:r>
    </w:p>
    <w:p w:rsidR="00DC6712" w:rsidRPr="007E04EA" w:rsidRDefault="00DC6712" w:rsidP="00DC6712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DC6712" w:rsidRPr="007E04EA" w:rsidRDefault="00DC6712" w:rsidP="00DC6712">
      <w:pPr>
        <w:pStyle w:val="NoSpacing"/>
      </w:pPr>
    </w:p>
    <w:p w:rsidR="00DC6712" w:rsidRPr="007E04EA" w:rsidRDefault="00DC6712" w:rsidP="00DC6712">
      <w:pPr>
        <w:pStyle w:val="NoSpacing"/>
      </w:pPr>
    </w:p>
    <w:p w:rsidR="00E47068" w:rsidRPr="00C009D8" w:rsidRDefault="00DC6712" w:rsidP="00DC6712">
      <w:pPr>
        <w:pStyle w:val="NoSpacing"/>
      </w:pPr>
      <w:r>
        <w:t>14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12" w:rsidRDefault="00DC6712" w:rsidP="00920DE3">
      <w:pPr>
        <w:spacing w:after="0" w:line="240" w:lineRule="auto"/>
      </w:pPr>
      <w:r>
        <w:separator/>
      </w:r>
    </w:p>
  </w:endnote>
  <w:endnote w:type="continuationSeparator" w:id="0">
    <w:p w:rsidR="00DC6712" w:rsidRDefault="00DC67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12" w:rsidRDefault="00DC6712" w:rsidP="00920DE3">
      <w:pPr>
        <w:spacing w:after="0" w:line="240" w:lineRule="auto"/>
      </w:pPr>
      <w:r>
        <w:separator/>
      </w:r>
    </w:p>
  </w:footnote>
  <w:footnote w:type="continuationSeparator" w:id="0">
    <w:p w:rsidR="00DC6712" w:rsidRDefault="00DC67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712"/>
    <w:rsid w:val="00120749"/>
    <w:rsid w:val="00624CAE"/>
    <w:rsid w:val="00920DE3"/>
    <w:rsid w:val="00C009D8"/>
    <w:rsid w:val="00CF53C8"/>
    <w:rsid w:val="00DC671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C671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C671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2014-04-03T20:09:00Z</dcterms:created>
  <dcterms:modified xsi:type="dcterms:W3CDTF">2014-04-03T20:10:00Z</dcterms:modified>
</cp:coreProperties>
</file>